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b/>
          <w:bCs/>
          <w:sz w:val="30"/>
          <w:szCs w:val="30"/>
          <w:lang w:eastAsia="zh-CN"/>
        </w:rPr>
      </w:pPr>
      <w:r>
        <w:rPr>
          <w:rFonts w:hint="eastAsia"/>
          <w:b/>
          <w:bCs/>
          <w:sz w:val="30"/>
          <w:szCs w:val="30"/>
          <w:lang w:eastAsia="zh-CN"/>
        </w:rPr>
        <w:t>附件</w:t>
      </w:r>
      <w:r>
        <w:rPr>
          <w:rFonts w:hint="eastAsia"/>
          <w:b/>
          <w:bCs/>
          <w:sz w:val="30"/>
          <w:szCs w:val="30"/>
          <w:lang w:val="en-US" w:eastAsia="zh-CN"/>
        </w:rPr>
        <w:t>6</w:t>
      </w:r>
      <w:bookmarkStart w:id="0" w:name="_GoBack"/>
      <w:bookmarkEnd w:id="0"/>
      <w:r>
        <w:rPr>
          <w:rFonts w:hint="eastAsia"/>
          <w:b/>
          <w:bCs/>
          <w:sz w:val="30"/>
          <w:szCs w:val="30"/>
          <w:lang w:eastAsia="zh-CN"/>
        </w:rPr>
        <w:t>：</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b/>
          <w:bCs/>
          <w:sz w:val="30"/>
          <w:szCs w:val="30"/>
          <w:lang w:eastAsia="zh-CN"/>
        </w:rPr>
      </w:pPr>
      <w:r>
        <w:rPr>
          <w:rFonts w:hint="eastAsia"/>
          <w:b/>
          <w:bCs/>
          <w:sz w:val="30"/>
          <w:szCs w:val="30"/>
          <w:lang w:eastAsia="zh-CN"/>
        </w:rPr>
        <w:t>关于不扩散中国农业大学</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outlineLvl w:val="9"/>
        <w:rPr>
          <w:rFonts w:hint="eastAsia"/>
          <w:b/>
          <w:bCs/>
          <w:sz w:val="30"/>
          <w:szCs w:val="30"/>
          <w:lang w:eastAsia="zh-CN"/>
        </w:rPr>
      </w:pPr>
      <w:r>
        <w:rPr>
          <w:rFonts w:hint="eastAsia"/>
          <w:b/>
          <w:bCs/>
          <w:sz w:val="30"/>
          <w:szCs w:val="30"/>
          <w:lang w:eastAsia="zh-CN"/>
        </w:rPr>
        <w:t>延迟公开研究生学位论文信息的承诺书</w:t>
      </w: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b/>
          <w:bCs/>
          <w:sz w:val="30"/>
          <w:szCs w:val="30"/>
          <w:lang w:eastAsia="zh-CN"/>
        </w:rPr>
      </w:pPr>
    </w:p>
    <w:p>
      <w:pPr>
        <w:keepNext w:val="0"/>
        <w:keepLines w:val="0"/>
        <w:pageBreakBefore w:val="0"/>
        <w:widowControl w:val="0"/>
        <w:kinsoku/>
        <w:wordWrap/>
        <w:overflowPunct/>
        <w:topLinePunct w:val="0"/>
        <w:autoSpaceDE/>
        <w:autoSpaceDN/>
        <w:bidi w:val="0"/>
        <w:adjustRightInd/>
        <w:snapToGrid/>
        <w:spacing w:line="400" w:lineRule="exact"/>
        <w:jc w:val="both"/>
        <w:textAlignment w:val="auto"/>
        <w:outlineLvl w:val="9"/>
        <w:rPr>
          <w:rFonts w:hint="eastAsia"/>
          <w:b/>
          <w:bCs/>
          <w:sz w:val="30"/>
          <w:szCs w:val="30"/>
          <w:lang w:eastAsia="zh-CN"/>
        </w:rPr>
      </w:pP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9"/>
        <w:gridCol w:w="2835"/>
        <w:gridCol w:w="1725"/>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lang w:val="en-US" w:eastAsia="zh-CN"/>
              </w:rPr>
              <w:t>学生姓名</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eastAsiaTheme="minorEastAsia"/>
                <w:b w:val="0"/>
                <w:bCs w:val="0"/>
                <w:spacing w:val="0"/>
                <w:sz w:val="24"/>
                <w:szCs w:val="24"/>
                <w:vertAlign w:val="baseline"/>
                <w:lang w:val="en-US" w:eastAsia="zh-CN"/>
              </w:rPr>
              <w:t>申请学位类别</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b w:val="0"/>
                <w:bCs w:val="0"/>
                <w:sz w:val="24"/>
                <w:szCs w:val="24"/>
                <w:vertAlign w:val="baseline"/>
                <w:lang w:val="en-US" w:eastAsia="zh-CN"/>
              </w:rPr>
            </w:pPr>
            <w:r>
              <w:rPr>
                <w:rFonts w:hint="eastAsia"/>
                <w:lang w:eastAsia="zh-CN"/>
              </w:rPr>
              <w:t>博</w:t>
            </w:r>
            <w:r>
              <w:rPr>
                <w:rFonts w:hint="eastAsia"/>
              </w:rPr>
              <w:t>士</w:t>
            </w:r>
            <w:r>
              <w:rPr>
                <w:rFonts w:hint="eastAsia"/>
                <w:szCs w:val="21"/>
              </w:rPr>
              <w:sym w:font="Wingdings 2" w:char="00A3"/>
            </w:r>
            <w:r>
              <w:rPr>
                <w:rFonts w:hint="eastAsia"/>
                <w:szCs w:val="21"/>
              </w:rPr>
              <w:t xml:space="preserve"> </w:t>
            </w:r>
            <w:r>
              <w:rPr>
                <w:rFonts w:hint="eastAsia"/>
                <w:szCs w:val="21"/>
                <w:lang w:val="en-US" w:eastAsia="zh-CN"/>
              </w:rPr>
              <w:t xml:space="preserve">   </w:t>
            </w:r>
            <w:r>
              <w:rPr>
                <w:rFonts w:hint="eastAsia"/>
                <w:szCs w:val="21"/>
                <w:lang w:eastAsia="zh-CN"/>
              </w:rPr>
              <w:t>硕</w:t>
            </w:r>
            <w:r>
              <w:rPr>
                <w:rFonts w:hint="eastAsia"/>
              </w:rPr>
              <w:t>士</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学    号</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b w:val="0"/>
                <w:bCs w:val="0"/>
                <w:sz w:val="24"/>
                <w:szCs w:val="24"/>
                <w:vertAlign w:val="baseline"/>
                <w:lang w:val="en-US" w:eastAsia="zh-CN"/>
              </w:rPr>
            </w:pPr>
            <w:r>
              <w:rPr>
                <w:rFonts w:hint="eastAsia"/>
                <w:b w:val="0"/>
                <w:bCs w:val="0"/>
                <w:sz w:val="24"/>
                <w:szCs w:val="24"/>
                <w:vertAlign w:val="baseline"/>
                <w:lang w:val="en-US" w:eastAsia="zh-CN"/>
              </w:rPr>
              <w:t>专业/领域</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学    院</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延迟公开期限</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b w:val="0"/>
                <w:bCs w:val="0"/>
                <w:sz w:val="24"/>
                <w:szCs w:val="24"/>
                <w:vertAlign w:val="baseline"/>
                <w:lang w:val="en-US" w:eastAsia="zh-CN"/>
              </w:rPr>
            </w:pPr>
            <w:r>
              <w:rPr>
                <w:rFonts w:hint="eastAsia"/>
                <w:szCs w:val="21"/>
                <w:lang w:eastAsia="zh-CN"/>
              </w:rPr>
              <w:t>一年</w:t>
            </w:r>
            <w:r>
              <w:rPr>
                <w:rFonts w:hint="eastAsia"/>
                <w:szCs w:val="21"/>
              </w:rPr>
              <w:sym w:font="Wingdings 2" w:char="00A3"/>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lang w:eastAsia="zh-CN"/>
              </w:rPr>
              <w:t>两年</w:t>
            </w:r>
            <w:r>
              <w:rPr>
                <w:rFonts w:hint="eastAsia"/>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导    师</w:t>
            </w:r>
          </w:p>
        </w:tc>
        <w:tc>
          <w:tcPr>
            <w:tcW w:w="283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c>
          <w:tcPr>
            <w:tcW w:w="1725"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eastAsiaTheme="minorEastAsia"/>
                <w:b w:val="0"/>
                <w:bCs w:val="0"/>
                <w:spacing w:val="74"/>
                <w:sz w:val="24"/>
                <w:szCs w:val="24"/>
                <w:vertAlign w:val="baseline"/>
                <w:lang w:val="en-US" w:eastAsia="zh-CN"/>
              </w:rPr>
              <w:t>导师职</w:t>
            </w:r>
            <w:r>
              <w:rPr>
                <w:rFonts w:hint="eastAsia"/>
                <w:b w:val="0"/>
                <w:bCs w:val="0"/>
                <w:sz w:val="24"/>
                <w:szCs w:val="24"/>
                <w:vertAlign w:val="baseline"/>
                <w:lang w:val="en-US" w:eastAsia="zh-CN"/>
              </w:rPr>
              <w:t>称</w:t>
            </w:r>
          </w:p>
        </w:tc>
        <w:tc>
          <w:tcPr>
            <w:tcW w:w="2693" w:type="dxa"/>
          </w:tcPr>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r>
              <w:rPr>
                <w:rFonts w:hint="eastAsia"/>
                <w:b w:val="0"/>
                <w:bCs w:val="0"/>
                <w:sz w:val="24"/>
                <w:szCs w:val="24"/>
                <w:vertAlign w:val="baseline"/>
                <w:lang w:val="en-US" w:eastAsia="zh-CN"/>
              </w:rPr>
              <w:t>论文题目</w:t>
            </w:r>
          </w:p>
        </w:tc>
        <w:tc>
          <w:tcPr>
            <w:tcW w:w="7253" w:type="dxa"/>
            <w:gridSpan w:val="3"/>
          </w:tcPr>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b w:val="0"/>
                <w:bCs w:val="0"/>
                <w:sz w:val="24"/>
                <w:szCs w:val="24"/>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both"/>
        <w:textAlignment w:val="auto"/>
        <w:outlineLvl w:val="9"/>
        <w:rPr>
          <w:rFonts w:hint="eastAsia"/>
          <w:b w:val="0"/>
          <w:bCs w:val="0"/>
          <w:sz w:val="24"/>
          <w:szCs w:val="24"/>
          <w:lang w:val="en-US" w:eastAsia="zh-CN"/>
        </w:rPr>
      </w:pPr>
      <w:r>
        <w:rPr>
          <w:rFonts w:hint="eastAsia"/>
          <w:b w:val="0"/>
          <w:bCs w:val="0"/>
          <w:sz w:val="21"/>
          <w:szCs w:val="21"/>
          <w:lang w:val="en-US" w:eastAsia="zh-CN"/>
        </w:rPr>
        <w:t>注：表格内容由答辩秘书填写。</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本人承诺：知晓上述延迟公开研究生学位论文信息，参加了该学位论文答辩并任答辩委员会_________（主席/委员）。在延迟公开期限内，本人将严格遵守国家及中国农业大学延迟公开研究生学位论文相关规定，恪守职业道德，对上述学位论文相关信息不公开、不扩散，不向论文无关人员透露相关信息。</w:t>
      </w:r>
    </w:p>
    <w:p>
      <w:pPr>
        <w:keepNext w:val="0"/>
        <w:keepLines w:val="0"/>
        <w:pageBreakBefore w:val="0"/>
        <w:widowControl w:val="0"/>
        <w:kinsoku/>
        <w:wordWrap/>
        <w:overflowPunct/>
        <w:topLinePunct w:val="0"/>
        <w:autoSpaceDE/>
        <w:autoSpaceDN/>
        <w:bidi w:val="0"/>
        <w:adjustRightInd/>
        <w:snapToGrid/>
        <w:spacing w:before="313" w:beforeLines="100"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承诺人（签字）：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outlineLvl w:val="9"/>
        <w:rPr>
          <w:rFonts w:hint="eastAsia"/>
          <w:b w:val="0"/>
          <w:bCs w:val="0"/>
          <w:sz w:val="24"/>
          <w:szCs w:val="24"/>
          <w:lang w:val="en-US" w:eastAsia="zh-CN"/>
        </w:rPr>
      </w:pPr>
      <w:r>
        <w:rPr>
          <w:rFonts w:hint="eastAsia"/>
          <w:b w:val="0"/>
          <w:bCs w:val="0"/>
          <w:sz w:val="24"/>
          <w:szCs w:val="24"/>
          <w:lang w:val="en-US" w:eastAsia="zh-CN"/>
        </w:rPr>
        <w:t xml:space="preserve">                                 _______年_____月______日</w:t>
      </w: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4"/>
          <w:szCs w:val="24"/>
          <w:lang w:eastAsia="zh-CN"/>
        </w:rPr>
      </w:pPr>
    </w:p>
    <w:p>
      <w:pPr>
        <w:jc w:val="both"/>
        <w:rPr>
          <w:rFonts w:hint="eastAsia"/>
          <w:b w:val="0"/>
          <w:bCs w:val="0"/>
          <w:sz w:val="20"/>
          <w:szCs w:val="20"/>
          <w:lang w:eastAsia="zh-CN"/>
        </w:rPr>
      </w:pPr>
      <w:r>
        <w:rPr>
          <w:rFonts w:hint="eastAsia"/>
          <w:b w:val="0"/>
          <w:bCs w:val="0"/>
          <w:sz w:val="20"/>
          <w:szCs w:val="20"/>
          <w:lang w:eastAsia="zh-CN"/>
        </w:rPr>
        <w:t>注：此表提交一份，答辩结束后，由学院在学位答辩结束后装入申请学位材料袋。</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3ZDdlNDQ1YTE1ZTQ2MTcxMjM5ODU5ZWMzNWNmZjcifQ=="/>
  </w:docVars>
  <w:rsids>
    <w:rsidRoot w:val="29EE2362"/>
    <w:rsid w:val="014A1C00"/>
    <w:rsid w:val="030D5D3A"/>
    <w:rsid w:val="033F4C79"/>
    <w:rsid w:val="03865C7C"/>
    <w:rsid w:val="03D01A14"/>
    <w:rsid w:val="03FC3DA8"/>
    <w:rsid w:val="04880862"/>
    <w:rsid w:val="07253052"/>
    <w:rsid w:val="079B223D"/>
    <w:rsid w:val="07DB0BF7"/>
    <w:rsid w:val="07F83604"/>
    <w:rsid w:val="08FB7B69"/>
    <w:rsid w:val="095D7216"/>
    <w:rsid w:val="09E00420"/>
    <w:rsid w:val="0B594CAC"/>
    <w:rsid w:val="0DBB291D"/>
    <w:rsid w:val="0F170BDB"/>
    <w:rsid w:val="11646333"/>
    <w:rsid w:val="122C06B7"/>
    <w:rsid w:val="12951133"/>
    <w:rsid w:val="14A949E2"/>
    <w:rsid w:val="15242CEF"/>
    <w:rsid w:val="172143FD"/>
    <w:rsid w:val="17E9147C"/>
    <w:rsid w:val="19775516"/>
    <w:rsid w:val="1A6B2547"/>
    <w:rsid w:val="1B0626BB"/>
    <w:rsid w:val="1D2F7265"/>
    <w:rsid w:val="1D6F401C"/>
    <w:rsid w:val="1FD443E5"/>
    <w:rsid w:val="20E26683"/>
    <w:rsid w:val="21854174"/>
    <w:rsid w:val="22782B33"/>
    <w:rsid w:val="22CC356E"/>
    <w:rsid w:val="22D00FCA"/>
    <w:rsid w:val="235B2F2E"/>
    <w:rsid w:val="23B33D66"/>
    <w:rsid w:val="23E45CCF"/>
    <w:rsid w:val="252F18A0"/>
    <w:rsid w:val="255D3C77"/>
    <w:rsid w:val="26302107"/>
    <w:rsid w:val="27170AF3"/>
    <w:rsid w:val="27673815"/>
    <w:rsid w:val="2864045A"/>
    <w:rsid w:val="29941C3E"/>
    <w:rsid w:val="29EE2362"/>
    <w:rsid w:val="2A572390"/>
    <w:rsid w:val="2B076ACF"/>
    <w:rsid w:val="2C201D31"/>
    <w:rsid w:val="2D6D7438"/>
    <w:rsid w:val="2E612F55"/>
    <w:rsid w:val="2FFB2F76"/>
    <w:rsid w:val="306C6632"/>
    <w:rsid w:val="30C23998"/>
    <w:rsid w:val="32B90227"/>
    <w:rsid w:val="32E84617"/>
    <w:rsid w:val="33441242"/>
    <w:rsid w:val="33975F98"/>
    <w:rsid w:val="34046A19"/>
    <w:rsid w:val="35230B35"/>
    <w:rsid w:val="3695125C"/>
    <w:rsid w:val="36EB34FA"/>
    <w:rsid w:val="38CA3B5F"/>
    <w:rsid w:val="39513669"/>
    <w:rsid w:val="3B8609CE"/>
    <w:rsid w:val="3BBA1EAF"/>
    <w:rsid w:val="3BDC60F8"/>
    <w:rsid w:val="3D151624"/>
    <w:rsid w:val="3DA82ECE"/>
    <w:rsid w:val="3E3541A4"/>
    <w:rsid w:val="3EED1A6E"/>
    <w:rsid w:val="3FDD44BA"/>
    <w:rsid w:val="41EC562E"/>
    <w:rsid w:val="42FA69E0"/>
    <w:rsid w:val="45F46889"/>
    <w:rsid w:val="49223595"/>
    <w:rsid w:val="49FB04E0"/>
    <w:rsid w:val="4A3134DB"/>
    <w:rsid w:val="4A812059"/>
    <w:rsid w:val="4A8E0E1A"/>
    <w:rsid w:val="4C3727D9"/>
    <w:rsid w:val="4C386897"/>
    <w:rsid w:val="4D1C51FA"/>
    <w:rsid w:val="4D4147A4"/>
    <w:rsid w:val="4D5447D3"/>
    <w:rsid w:val="4DE57BD1"/>
    <w:rsid w:val="4DF73059"/>
    <w:rsid w:val="4F6D3C4C"/>
    <w:rsid w:val="4FBB702A"/>
    <w:rsid w:val="4FD65984"/>
    <w:rsid w:val="513D20CB"/>
    <w:rsid w:val="55706A1E"/>
    <w:rsid w:val="563575DD"/>
    <w:rsid w:val="5637456B"/>
    <w:rsid w:val="56803112"/>
    <w:rsid w:val="58025EED"/>
    <w:rsid w:val="583F1E96"/>
    <w:rsid w:val="585F6D8B"/>
    <w:rsid w:val="599E4ED0"/>
    <w:rsid w:val="5A150C93"/>
    <w:rsid w:val="5AA5592D"/>
    <w:rsid w:val="5B473CF4"/>
    <w:rsid w:val="5B986C1A"/>
    <w:rsid w:val="5C4476F1"/>
    <w:rsid w:val="5CE37148"/>
    <w:rsid w:val="5D1F23D9"/>
    <w:rsid w:val="5E346407"/>
    <w:rsid w:val="5F4313D4"/>
    <w:rsid w:val="60141166"/>
    <w:rsid w:val="609946E3"/>
    <w:rsid w:val="60C0457D"/>
    <w:rsid w:val="62DA10D5"/>
    <w:rsid w:val="62DA53AF"/>
    <w:rsid w:val="64A64993"/>
    <w:rsid w:val="65404788"/>
    <w:rsid w:val="65D52D6E"/>
    <w:rsid w:val="69364877"/>
    <w:rsid w:val="69C115A6"/>
    <w:rsid w:val="6A3F2152"/>
    <w:rsid w:val="6BF6011A"/>
    <w:rsid w:val="6C4361B0"/>
    <w:rsid w:val="6D1E1133"/>
    <w:rsid w:val="6D535020"/>
    <w:rsid w:val="6E036EA1"/>
    <w:rsid w:val="6E704757"/>
    <w:rsid w:val="6EB971E0"/>
    <w:rsid w:val="70065B53"/>
    <w:rsid w:val="710B2EDF"/>
    <w:rsid w:val="71B34D45"/>
    <w:rsid w:val="722B2099"/>
    <w:rsid w:val="72311AAE"/>
    <w:rsid w:val="74946E95"/>
    <w:rsid w:val="757B7141"/>
    <w:rsid w:val="771F1F96"/>
    <w:rsid w:val="79713B2E"/>
    <w:rsid w:val="7B292CE5"/>
    <w:rsid w:val="7B395C49"/>
    <w:rsid w:val="7C3E1BAB"/>
    <w:rsid w:val="7D384035"/>
    <w:rsid w:val="7DF2661F"/>
    <w:rsid w:val="7E0A0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81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2018-09-25T07:09:00Z</dcterms:created>
  <dc:creator>wq</dc:creator>
  <cp:lastModifiedBy>wq</cp:lastModifiedBy>
  <cp:lastPrinted>2018-09-26T02:21:00Z</cp:lastPrinted>
  <dcterms:modified xsi:type="dcterms:W3CDTF">2024-01-03T06:41:42Z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KSORubyTemplateID" linkTarget="0">
    <vt:lpwstr>6</vt:lpwstr>
  </property>
  <property fmtid="{D5CDD505-2E9C-101B-9397-08002B2CF9AE}" pid="4" name="ICV">
    <vt:lpwstr>F7E9C771321B4F17993CC2553EFEA924_12</vt:lpwstr>
  </property>
</Properties>
</file>